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3D6209AC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#109-e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472E50" w:rsidRPr="00472E50">
        <w:rPr>
          <w:rFonts w:cs="Arial"/>
          <w:noProof w:val="0"/>
          <w:sz w:val="22"/>
          <w:szCs w:val="22"/>
        </w:rPr>
        <w:t>R1-2205418</w:t>
      </w:r>
    </w:p>
    <w:p w14:paraId="1C806439" w14:textId="77777777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>e-Meeting, May 9th – 20th,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40E417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2156B" w:rsidRPr="006F63D2">
        <w:rPr>
          <w:rFonts w:ascii="Arial" w:hAnsi="Arial" w:cs="Arial"/>
          <w:b/>
          <w:sz w:val="22"/>
          <w:szCs w:val="22"/>
        </w:rPr>
        <w:t>DRAFT</w:t>
      </w:r>
      <w:r w:rsidR="0062156B">
        <w:rPr>
          <w:rFonts w:ascii="Arial" w:hAnsi="Arial" w:cs="Arial"/>
          <w:b/>
          <w:sz w:val="22"/>
          <w:szCs w:val="22"/>
        </w:rPr>
        <w:t xml:space="preserve"> </w:t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D22DA" w:rsidRPr="00AD22DA">
        <w:rPr>
          <w:rFonts w:ascii="Arial" w:hAnsi="Arial" w:cs="Arial"/>
          <w:b/>
          <w:sz w:val="22"/>
          <w:szCs w:val="22"/>
        </w:rPr>
        <w:t>HARQ process for MCCH and Broadcast MTCH(s)</w:t>
      </w:r>
    </w:p>
    <w:p w14:paraId="5716F47E" w14:textId="0A787B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2D5E" w:rsidRPr="00F12D5E">
        <w:rPr>
          <w:rFonts w:ascii="Arial" w:hAnsi="Arial" w:cs="Arial"/>
          <w:b/>
          <w:bCs/>
          <w:sz w:val="22"/>
          <w:szCs w:val="22"/>
        </w:rPr>
        <w:t>R1-2203044</w:t>
      </w:r>
      <w:r w:rsidR="00F12D5E">
        <w:rPr>
          <w:rFonts w:ascii="Arial" w:hAnsi="Arial" w:cs="Arial"/>
          <w:b/>
          <w:bCs/>
          <w:sz w:val="22"/>
          <w:szCs w:val="22"/>
        </w:rPr>
        <w:t xml:space="preserve"> 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>(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R2-2204017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 xml:space="preserve">) 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LS on HARQ process for MCCH and Broadcast MTCH(s)</w:t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26FCAA90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A2C07">
        <w:rPr>
          <w:rFonts w:ascii="Arial" w:hAnsi="Arial" w:cs="Arial"/>
          <w:b/>
          <w:sz w:val="22"/>
          <w:szCs w:val="22"/>
        </w:rPr>
        <w:t>BBC [</w:t>
      </w:r>
      <w:r w:rsidR="002835BD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  <w:r w:rsidR="000A2C07">
        <w:rPr>
          <w:rFonts w:ascii="Arial" w:hAnsi="Arial" w:cs="Arial"/>
          <w:b/>
          <w:sz w:val="22"/>
          <w:szCs w:val="22"/>
        </w:rPr>
        <w:t>]</w:t>
      </w:r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E323A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94C" w:rsidRPr="006F63D2">
        <w:rPr>
          <w:rFonts w:ascii="Arial" w:hAnsi="Arial" w:cs="Arial"/>
          <w:b/>
          <w:bCs/>
          <w:sz w:val="22"/>
          <w:szCs w:val="22"/>
        </w:rPr>
        <w:t>David Vargas</w:t>
      </w:r>
    </w:p>
    <w:p w14:paraId="0960717D" w14:textId="57FD32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A7DEA" w:rsidRPr="007C1B30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</w:t>
        </w:r>
      </w:hyperlink>
      <w:r w:rsidR="000A394C">
        <w:rPr>
          <w:rStyle w:val="Hyperlink"/>
          <w:rFonts w:ascii="Arial" w:hAnsi="Arial" w:cs="Arial"/>
          <w:b/>
          <w:bCs/>
          <w:sz w:val="22"/>
          <w:szCs w:val="22"/>
        </w:rPr>
        <w:t>bbc.co.uk</w:t>
      </w:r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764580" w14:textId="29740502" w:rsidR="00636689" w:rsidRDefault="00F23A62" w:rsidP="00DC25E7">
      <w:r w:rsidRPr="00F23A62">
        <w:t xml:space="preserve">RAN1 would like to thank RAN2 for the </w:t>
      </w:r>
      <w:r>
        <w:t xml:space="preserve">LS </w:t>
      </w:r>
      <w:r w:rsidR="003B04A8" w:rsidRPr="003B04A8">
        <w:t>R1-2203044 (R2-2204017) on HARQ process for MCCH and Broadcast MTCH(s)</w:t>
      </w:r>
      <w:r w:rsidRPr="00F23A62">
        <w:t>.</w:t>
      </w:r>
      <w:r w:rsidR="00AD3818">
        <w:t xml:space="preserve"> The following is RAN1</w:t>
      </w:r>
      <w:r w:rsidR="000B5103">
        <w:t>’s</w:t>
      </w:r>
      <w:r w:rsidR="00AD3818">
        <w:t xml:space="preserve"> response</w:t>
      </w:r>
      <w:r w:rsidR="008F0576">
        <w:t xml:space="preserve"> from RAN1’s perspective</w:t>
      </w:r>
      <w:r w:rsidR="00AD3818">
        <w:t>:</w:t>
      </w:r>
    </w:p>
    <w:p w14:paraId="155B407F" w14:textId="77777777" w:rsidR="00636689" w:rsidRPr="00636689" w:rsidRDefault="00636689" w:rsidP="00636689">
      <w:pPr>
        <w:numPr>
          <w:ilvl w:val="0"/>
          <w:numId w:val="19"/>
        </w:numPr>
        <w:overflowPunct/>
        <w:autoSpaceDE/>
        <w:autoSpaceDN/>
        <w:adjustRightInd/>
        <w:spacing w:before="60" w:after="60" w:line="252" w:lineRule="auto"/>
        <w:textAlignment w:val="auto"/>
      </w:pPr>
      <w:r w:rsidRPr="00636689">
        <w:t>It is up to the UE’s implementation whether the HARQ process for MCCH and the HARQ process for MTCH is the same or different.</w:t>
      </w:r>
    </w:p>
    <w:p w14:paraId="68C60307" w14:textId="4F770615" w:rsidR="00636689" w:rsidRPr="00636689" w:rsidRDefault="00636689" w:rsidP="00636689">
      <w:pPr>
        <w:numPr>
          <w:ilvl w:val="0"/>
          <w:numId w:val="19"/>
        </w:numPr>
        <w:overflowPunct/>
        <w:autoSpaceDE/>
        <w:autoSpaceDN/>
        <w:adjustRightInd/>
        <w:spacing w:before="60" w:after="60" w:line="252" w:lineRule="auto"/>
        <w:textAlignment w:val="auto"/>
      </w:pPr>
      <w:r w:rsidRPr="00636689">
        <w:t>UEs in RRC_CONNECTED can use at least one HARQ process to receive MCCH and broadcast MTCH(s).</w:t>
      </w:r>
    </w:p>
    <w:p w14:paraId="5BF8C624" w14:textId="7AD9EF2A" w:rsidR="0072631C" w:rsidRDefault="0072631C" w:rsidP="00636689">
      <w:pPr>
        <w:rPr>
          <w:rFonts w:eastAsia="MS PGothic"/>
          <w:sz w:val="22"/>
          <w:szCs w:val="22"/>
          <w:lang w:eastAsia="en-US"/>
        </w:rPr>
      </w:pPr>
    </w:p>
    <w:p w14:paraId="1E793920" w14:textId="77777777" w:rsidR="0072631C" w:rsidRPr="0072631C" w:rsidRDefault="0072631C" w:rsidP="0072631C">
      <w:p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05F0F417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8D8C8F2" w:rsidR="00A13275" w:rsidRDefault="00A13275" w:rsidP="00A13275">
      <w:bookmarkStart w:id="13" w:name="OLE_LINK55"/>
      <w:bookmarkStart w:id="14" w:name="OLE_LINK56"/>
      <w:bookmarkStart w:id="15" w:name="OLE_LINK53"/>
      <w:bookmarkStart w:id="16" w:name="OLE_LINK54"/>
      <w:r w:rsidRPr="00E00076">
        <w:t>TSG RAN WG1 Meeting #1</w:t>
      </w:r>
      <w:r w:rsidR="00687C2A">
        <w:t>10</w:t>
      </w:r>
      <w:r w:rsidRPr="00E00076">
        <w:t xml:space="preserve">                       </w:t>
      </w:r>
      <w:r w:rsidR="002508EF">
        <w:tab/>
      </w:r>
      <w:r w:rsidR="00687C2A">
        <w:t xml:space="preserve">22nd </w:t>
      </w:r>
      <w:r w:rsidRPr="00E00076">
        <w:t xml:space="preserve">– </w:t>
      </w:r>
      <w:r>
        <w:t>2</w:t>
      </w:r>
      <w:r w:rsidR="00687C2A">
        <w:t>6</w:t>
      </w:r>
      <w:r w:rsidRPr="00E00076">
        <w:t xml:space="preserve">th </w:t>
      </w:r>
      <w:proofErr w:type="gramStart"/>
      <w:r w:rsidR="00687C2A">
        <w:t>Aug</w:t>
      </w:r>
      <w:r w:rsidR="00E16075">
        <w:t>,</w:t>
      </w:r>
      <w:proofErr w:type="gramEnd"/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="00687C2A">
        <w:t>Toulouse, France</w:t>
      </w:r>
    </w:p>
    <w:bookmarkEnd w:id="13"/>
    <w:bookmarkEnd w:id="14"/>
    <w:bookmarkEnd w:id="15"/>
    <w:bookmarkEnd w:id="16"/>
    <w:p w14:paraId="54172F8E" w14:textId="5DB8FCF0" w:rsidR="00930BDC" w:rsidRDefault="00930BDC" w:rsidP="00930BDC">
      <w:r w:rsidRPr="00E00076">
        <w:t>TSG RAN WG1 Meeting #1</w:t>
      </w:r>
      <w:r w:rsidR="00687C2A">
        <w:t>10bis-e</w:t>
      </w:r>
      <w:r w:rsidRPr="00E00076">
        <w:t xml:space="preserve">                       </w:t>
      </w:r>
      <w:r>
        <w:tab/>
      </w:r>
      <w:r w:rsidR="00687C2A">
        <w:t>10</w:t>
      </w:r>
      <w:r w:rsidR="000B5103">
        <w:t xml:space="preserve">th </w:t>
      </w:r>
      <w:r w:rsidR="000B5103" w:rsidRPr="00E00076">
        <w:t>–</w:t>
      </w:r>
      <w:r w:rsidRPr="00E00076">
        <w:t xml:space="preserve"> </w:t>
      </w:r>
      <w:r w:rsidR="00687C2A">
        <w:t>19</w:t>
      </w:r>
      <w:proofErr w:type="gramStart"/>
      <w:r w:rsidR="00687C2A">
        <w:t xml:space="preserve">th </w:t>
      </w:r>
      <w:r w:rsidR="00201691">
        <w:t xml:space="preserve"> </w:t>
      </w:r>
      <w:r w:rsidR="00687C2A">
        <w:t>Oct</w:t>
      </w:r>
      <w:proofErr w:type="gramEnd"/>
      <w:r>
        <w:t>,</w:t>
      </w:r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2E659" w14:textId="77777777" w:rsidR="003E1DA6" w:rsidRDefault="003E1DA6">
      <w:pPr>
        <w:spacing w:after="0"/>
      </w:pPr>
      <w:r>
        <w:separator/>
      </w:r>
    </w:p>
  </w:endnote>
  <w:endnote w:type="continuationSeparator" w:id="0">
    <w:p w14:paraId="2B631683" w14:textId="77777777" w:rsidR="003E1DA6" w:rsidRDefault="003E1D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25F0" w14:textId="77777777" w:rsidR="003E1DA6" w:rsidRDefault="003E1DA6">
      <w:pPr>
        <w:spacing w:after="0"/>
      </w:pPr>
      <w:r>
        <w:separator/>
      </w:r>
    </w:p>
  </w:footnote>
  <w:footnote w:type="continuationSeparator" w:id="0">
    <w:p w14:paraId="7F34516E" w14:textId="77777777" w:rsidR="003E1DA6" w:rsidRDefault="003E1D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2740">
    <w:abstractNumId w:val="17"/>
  </w:num>
  <w:num w:numId="2" w16cid:durableId="2067412976">
    <w:abstractNumId w:val="14"/>
  </w:num>
  <w:num w:numId="3" w16cid:durableId="1880706738">
    <w:abstractNumId w:val="11"/>
  </w:num>
  <w:num w:numId="4" w16cid:durableId="1796555766">
    <w:abstractNumId w:val="3"/>
  </w:num>
  <w:num w:numId="5" w16cid:durableId="1252810581">
    <w:abstractNumId w:val="18"/>
  </w:num>
  <w:num w:numId="6" w16cid:durableId="1931699723">
    <w:abstractNumId w:val="15"/>
  </w:num>
  <w:num w:numId="7" w16cid:durableId="75826108">
    <w:abstractNumId w:val="7"/>
  </w:num>
  <w:num w:numId="8" w16cid:durableId="411515712">
    <w:abstractNumId w:val="8"/>
  </w:num>
  <w:num w:numId="9" w16cid:durableId="35591068">
    <w:abstractNumId w:val="6"/>
  </w:num>
  <w:num w:numId="10" w16cid:durableId="345597602">
    <w:abstractNumId w:val="2"/>
  </w:num>
  <w:num w:numId="11" w16cid:durableId="1236162992">
    <w:abstractNumId w:val="4"/>
  </w:num>
  <w:num w:numId="12" w16cid:durableId="573785353">
    <w:abstractNumId w:val="12"/>
  </w:num>
  <w:num w:numId="13" w16cid:durableId="1796941338">
    <w:abstractNumId w:val="13"/>
  </w:num>
  <w:num w:numId="14" w16cid:durableId="43993572">
    <w:abstractNumId w:val="1"/>
  </w:num>
  <w:num w:numId="15" w16cid:durableId="1277059284">
    <w:abstractNumId w:val="10"/>
  </w:num>
  <w:num w:numId="16" w16cid:durableId="620460416">
    <w:abstractNumId w:val="10"/>
  </w:num>
  <w:num w:numId="17" w16cid:durableId="414011197">
    <w:abstractNumId w:val="0"/>
  </w:num>
  <w:num w:numId="18" w16cid:durableId="1793748417">
    <w:abstractNumId w:val="16"/>
  </w:num>
  <w:num w:numId="19" w16cid:durableId="1096175502">
    <w:abstractNumId w:val="5"/>
  </w:num>
  <w:num w:numId="20" w16cid:durableId="428935002">
    <w:abstractNumId w:val="9"/>
  </w:num>
  <w:num w:numId="21" w16cid:durableId="159470806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A246B"/>
    <w:rsid w:val="000A2C07"/>
    <w:rsid w:val="000A394C"/>
    <w:rsid w:val="000B5103"/>
    <w:rsid w:val="000F6242"/>
    <w:rsid w:val="00147FB6"/>
    <w:rsid w:val="001B47B5"/>
    <w:rsid w:val="001C5D87"/>
    <w:rsid w:val="00201691"/>
    <w:rsid w:val="0023282E"/>
    <w:rsid w:val="00235632"/>
    <w:rsid w:val="002508EF"/>
    <w:rsid w:val="00255F9E"/>
    <w:rsid w:val="002729AC"/>
    <w:rsid w:val="002835BD"/>
    <w:rsid w:val="002B370C"/>
    <w:rsid w:val="002B79C7"/>
    <w:rsid w:val="002F1940"/>
    <w:rsid w:val="00302C7A"/>
    <w:rsid w:val="00326AB8"/>
    <w:rsid w:val="00383545"/>
    <w:rsid w:val="003975C1"/>
    <w:rsid w:val="003B04A8"/>
    <w:rsid w:val="003B15BD"/>
    <w:rsid w:val="003E1DA6"/>
    <w:rsid w:val="003E4B5D"/>
    <w:rsid w:val="003E72B0"/>
    <w:rsid w:val="003F7AEF"/>
    <w:rsid w:val="0041641C"/>
    <w:rsid w:val="00423CB4"/>
    <w:rsid w:val="00433500"/>
    <w:rsid w:val="00433F71"/>
    <w:rsid w:val="00440D43"/>
    <w:rsid w:val="0045131E"/>
    <w:rsid w:val="00452D20"/>
    <w:rsid w:val="004554E5"/>
    <w:rsid w:val="00464954"/>
    <w:rsid w:val="00472E50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D37B8"/>
    <w:rsid w:val="005D6188"/>
    <w:rsid w:val="00613478"/>
    <w:rsid w:val="00620CD6"/>
    <w:rsid w:val="0062156B"/>
    <w:rsid w:val="00627B60"/>
    <w:rsid w:val="006311EB"/>
    <w:rsid w:val="00636689"/>
    <w:rsid w:val="0065139D"/>
    <w:rsid w:val="00651E1E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57EA3"/>
    <w:rsid w:val="00773FFF"/>
    <w:rsid w:val="00783A81"/>
    <w:rsid w:val="007D0571"/>
    <w:rsid w:val="007F4F92"/>
    <w:rsid w:val="008163D9"/>
    <w:rsid w:val="00821E29"/>
    <w:rsid w:val="0082761C"/>
    <w:rsid w:val="00840764"/>
    <w:rsid w:val="008408E3"/>
    <w:rsid w:val="0084395F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19DE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7CD1"/>
    <w:rsid w:val="00E86056"/>
    <w:rsid w:val="00EA5E00"/>
    <w:rsid w:val="00ED6ECC"/>
    <w:rsid w:val="00EE2660"/>
    <w:rsid w:val="00EE4CE1"/>
    <w:rsid w:val="00EE5D23"/>
    <w:rsid w:val="00F12D5E"/>
    <w:rsid w:val="00F23A62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vargas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Vargas</cp:lastModifiedBy>
  <cp:revision>3</cp:revision>
  <cp:lastPrinted>2002-04-23T07:10:00Z</cp:lastPrinted>
  <dcterms:created xsi:type="dcterms:W3CDTF">2022-05-16T11:47:00Z</dcterms:created>
  <dcterms:modified xsi:type="dcterms:W3CDTF">2022-05-16T11:47:00Z</dcterms:modified>
</cp:coreProperties>
</file>